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481E1" w14:textId="77777777" w:rsidR="009B5846" w:rsidRDefault="009B5846" w:rsidP="009B584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TOKE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3B276630" w14:textId="77777777" w:rsidR="009B5846" w:rsidRDefault="009B5846" w:rsidP="009B584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Farringdon Without Ward, London.</w:t>
      </w:r>
    </w:p>
    <w:p w14:paraId="718803EB" w14:textId="77777777" w:rsidR="009B5846" w:rsidRDefault="009B5846" w:rsidP="009B5846">
      <w:pPr>
        <w:pStyle w:val="NoSpacing"/>
        <w:rPr>
          <w:rFonts w:eastAsia="Times New Roman" w:cs="Times New Roman"/>
          <w:szCs w:val="24"/>
        </w:rPr>
      </w:pPr>
    </w:p>
    <w:p w14:paraId="0A0B4F54" w14:textId="77777777" w:rsidR="009B5846" w:rsidRDefault="009B5846" w:rsidP="009B5846">
      <w:pPr>
        <w:pStyle w:val="NoSpacing"/>
        <w:rPr>
          <w:rFonts w:eastAsia="Times New Roman" w:cs="Times New Roman"/>
          <w:szCs w:val="24"/>
        </w:rPr>
      </w:pPr>
    </w:p>
    <w:p w14:paraId="6EEEEDDA" w14:textId="77777777" w:rsidR="009B5846" w:rsidRDefault="009B5846" w:rsidP="009B5846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</w:r>
      <w:r>
        <w:rPr>
          <w:rFonts w:cs="Times New Roman"/>
          <w:szCs w:val="24"/>
        </w:rPr>
        <w:t>He was elected a scavenger.</w:t>
      </w:r>
    </w:p>
    <w:p w14:paraId="5F27C811" w14:textId="77777777" w:rsidR="009B5846" w:rsidRDefault="009B5846" w:rsidP="009B5846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14332864" w14:textId="77777777" w:rsidR="009B5846" w:rsidRDefault="009B5846" w:rsidP="009B5846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p.552)</w:t>
      </w:r>
    </w:p>
    <w:p w14:paraId="09A1539B" w14:textId="77777777" w:rsidR="009B5846" w:rsidRDefault="009B5846" w:rsidP="009B5846">
      <w:pPr>
        <w:pStyle w:val="NoSpacing"/>
        <w:ind w:left="1440"/>
        <w:rPr>
          <w:rFonts w:eastAsia="Times New Roman" w:cs="Times New Roman"/>
          <w:szCs w:val="24"/>
        </w:rPr>
      </w:pPr>
    </w:p>
    <w:p w14:paraId="0D111B88" w14:textId="77777777" w:rsidR="009B5846" w:rsidRDefault="009B5846" w:rsidP="009B5846">
      <w:pPr>
        <w:pStyle w:val="NoSpacing"/>
        <w:rPr>
          <w:rFonts w:eastAsia="Times New Roman" w:cs="Times New Roman"/>
          <w:szCs w:val="24"/>
        </w:rPr>
      </w:pPr>
    </w:p>
    <w:p w14:paraId="6459E90D" w14:textId="77777777" w:rsidR="009B5846" w:rsidRDefault="009B5846" w:rsidP="009B584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December 2023</w:t>
      </w:r>
    </w:p>
    <w:p w14:paraId="57AF57A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A5580" w14:textId="77777777" w:rsidR="009B5846" w:rsidRDefault="009B5846" w:rsidP="009139A6">
      <w:r>
        <w:separator/>
      </w:r>
    </w:p>
  </w:endnote>
  <w:endnote w:type="continuationSeparator" w:id="0">
    <w:p w14:paraId="6D74F672" w14:textId="77777777" w:rsidR="009B5846" w:rsidRDefault="009B58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358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460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7F5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857CF" w14:textId="77777777" w:rsidR="009B5846" w:rsidRDefault="009B5846" w:rsidP="009139A6">
      <w:r>
        <w:separator/>
      </w:r>
    </w:p>
  </w:footnote>
  <w:footnote w:type="continuationSeparator" w:id="0">
    <w:p w14:paraId="627CDE63" w14:textId="77777777" w:rsidR="009B5846" w:rsidRDefault="009B58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091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A25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37B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46"/>
    <w:rsid w:val="000666E0"/>
    <w:rsid w:val="002510B7"/>
    <w:rsid w:val="005C130B"/>
    <w:rsid w:val="00826F5C"/>
    <w:rsid w:val="009139A6"/>
    <w:rsid w:val="009448BB"/>
    <w:rsid w:val="00947624"/>
    <w:rsid w:val="009B5846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A52E1"/>
  <w15:chartTrackingRefBased/>
  <w15:docId w15:val="{473641B1-EB36-4C36-9005-F9DC7B12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2023-12-26T07:46:00Z</dcterms:created>
  <dcterms:modified xsi:type="dcterms:W3CDTF">2023-12-26T07:46:00Z</dcterms:modified>
</cp:coreProperties>
</file>